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0C0" w:rsidRPr="00FB71C9" w:rsidRDefault="002340C0" w:rsidP="00B05F10">
      <w:pPr>
        <w:spacing w:after="0" w:line="240" w:lineRule="auto"/>
        <w:ind w:left="5940"/>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5</w:t>
      </w:r>
    </w:p>
    <w:p w:rsidR="002340C0" w:rsidRPr="00FB71C9" w:rsidRDefault="002340C0" w:rsidP="00B05F10">
      <w:pPr>
        <w:spacing w:after="0" w:line="240" w:lineRule="auto"/>
        <w:ind w:left="594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к Положению о школьном</w:t>
      </w:r>
    </w:p>
    <w:p w:rsidR="002340C0" w:rsidRPr="00FB71C9" w:rsidRDefault="002340C0" w:rsidP="00B05F10">
      <w:pPr>
        <w:spacing w:after="0" w:line="240" w:lineRule="auto"/>
        <w:ind w:left="5940"/>
        <w:rPr>
          <w:rFonts w:ascii="Times New Roman" w:hAnsi="Times New Roman" w:cs="Times New Roman"/>
          <w:sz w:val="24"/>
          <w:szCs w:val="24"/>
          <w:lang w:eastAsia="ru-RU"/>
        </w:rPr>
      </w:pPr>
      <w:r w:rsidRPr="00FB71C9">
        <w:rPr>
          <w:rFonts w:ascii="Times New Roman" w:hAnsi="Times New Roman" w:cs="Times New Roman"/>
          <w:sz w:val="24"/>
          <w:szCs w:val="24"/>
          <w:lang w:eastAsia="ru-RU"/>
        </w:rPr>
        <w:t>(ученическом) самоуправлении</w:t>
      </w:r>
    </w:p>
    <w:p w:rsidR="002340C0" w:rsidRDefault="002340C0" w:rsidP="0062127B">
      <w:pPr>
        <w:spacing w:after="0" w:line="240" w:lineRule="auto"/>
        <w:ind w:left="5940"/>
        <w:rPr>
          <w:rFonts w:ascii="Times New Roman" w:hAnsi="Times New Roman" w:cs="Times New Roman"/>
          <w:sz w:val="24"/>
          <w:szCs w:val="24"/>
          <w:lang w:eastAsia="ru-RU"/>
        </w:rPr>
      </w:pPr>
      <w:r>
        <w:rPr>
          <w:rFonts w:ascii="Times New Roman" w:hAnsi="Times New Roman" w:cs="Times New Roman"/>
          <w:sz w:val="24"/>
          <w:szCs w:val="24"/>
          <w:lang w:eastAsia="ru-RU"/>
        </w:rPr>
        <w:t>в Краснодарском крае</w:t>
      </w:r>
    </w:p>
    <w:p w:rsidR="002340C0" w:rsidRPr="0062127B" w:rsidRDefault="002340C0" w:rsidP="0062127B">
      <w:pPr>
        <w:spacing w:after="0" w:line="240" w:lineRule="auto"/>
        <w:ind w:left="5940"/>
        <w:rPr>
          <w:rFonts w:ascii="Times New Roman" w:hAnsi="Times New Roman" w:cs="Times New Roman"/>
          <w:sz w:val="24"/>
          <w:szCs w:val="24"/>
          <w:lang w:eastAsia="ru-RU"/>
        </w:rPr>
      </w:pPr>
    </w:p>
    <w:p w:rsidR="002340C0" w:rsidRDefault="002340C0" w:rsidP="00EA2D02">
      <w:pPr>
        <w:spacing w:after="0" w:line="300" w:lineRule="atLeast"/>
        <w:jc w:val="center"/>
        <w:rPr>
          <w:rFonts w:ascii="Times New Roman" w:hAnsi="Times New Roman" w:cs="Times New Roman"/>
          <w:b/>
          <w:bCs/>
          <w:sz w:val="28"/>
          <w:szCs w:val="28"/>
          <w:lang w:eastAsia="ru-RU"/>
        </w:rPr>
      </w:pPr>
      <w:r w:rsidRPr="00EA2D02">
        <w:rPr>
          <w:rFonts w:ascii="Times New Roman" w:hAnsi="Times New Roman" w:cs="Times New Roman"/>
          <w:b/>
          <w:bCs/>
          <w:sz w:val="28"/>
          <w:szCs w:val="28"/>
          <w:lang w:eastAsia="ru-RU"/>
        </w:rPr>
        <w:t>Диагностические методы и методики</w:t>
      </w:r>
    </w:p>
    <w:p w:rsidR="002340C0" w:rsidRPr="00EA2D02" w:rsidRDefault="002340C0" w:rsidP="00EA2D02">
      <w:pPr>
        <w:spacing w:after="0" w:line="300" w:lineRule="atLeast"/>
        <w:jc w:val="center"/>
        <w:rPr>
          <w:rFonts w:ascii="Times New Roman" w:hAnsi="Times New Roman" w:cs="Times New Roman"/>
          <w:sz w:val="28"/>
          <w:szCs w:val="28"/>
          <w:lang w:eastAsia="ru-RU"/>
        </w:rPr>
      </w:pPr>
      <w:r w:rsidRPr="00EA2D02">
        <w:rPr>
          <w:rFonts w:ascii="Times New Roman" w:hAnsi="Times New Roman" w:cs="Times New Roman"/>
          <w:b/>
          <w:bCs/>
          <w:sz w:val="28"/>
          <w:szCs w:val="28"/>
          <w:lang w:eastAsia="ru-RU"/>
        </w:rPr>
        <w:t xml:space="preserve"> по выявлению уровня развития коллектива класса и его самоуправления, взаимоотношений между учащимися</w:t>
      </w:r>
    </w:p>
    <w:p w:rsidR="002340C0" w:rsidRPr="00FB71C9" w:rsidRDefault="002340C0" w:rsidP="0062127B">
      <w:pPr>
        <w:spacing w:after="0" w:line="240" w:lineRule="auto"/>
        <w:jc w:val="center"/>
        <w:outlineLvl w:val="2"/>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Методика "Какой у нас коллектив"</w:t>
      </w:r>
    </w:p>
    <w:p w:rsidR="002340C0"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Цель: определить степень удовлетворения своим коллективом.</w:t>
      </w:r>
      <w:r w:rsidRPr="00FB71C9">
        <w:rPr>
          <w:rFonts w:ascii="Times New Roman" w:hAnsi="Times New Roman" w:cs="Times New Roman"/>
          <w:sz w:val="24"/>
          <w:szCs w:val="24"/>
          <w:lang w:eastAsia="ru-RU"/>
        </w:rPr>
        <w:br/>
        <w:t>Ход проведения.</w:t>
      </w:r>
    </w:p>
    <w:p w:rsidR="002340C0"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 xml:space="preserve"> Школьникам предлагаются характеристики различных уровней развития коллектива по А.Н.Лутошкину: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"Песчаная россыпь",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"Мягкая глина",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"Мерцающий маяк",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"Алый парус",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"Горящий факел" </w:t>
      </w:r>
    </w:p>
    <w:p w:rsidR="002340C0"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Учащиеся оценивают уровень развития своего коллектива. На основании ответов педагог сможет определить по пятибалльной шкале степень удовлетворенности своим классом, узнать, как оценивают школьники его сплоченность, единство. Вместе с тем удается определить тех учащихся, которые недооценивают или переоценивают (по сравнению со средней оценкой) уровень развития коллективистских отношений, довольных и недовольных ими.</w:t>
      </w:r>
      <w:r w:rsidRPr="00FB71C9">
        <w:rPr>
          <w:rFonts w:ascii="Times New Roman" w:hAnsi="Times New Roman" w:cs="Times New Roman"/>
          <w:sz w:val="24"/>
          <w:szCs w:val="24"/>
          <w:lang w:eastAsia="ru-RU"/>
        </w:rPr>
        <w:br/>
        <w:t xml:space="preserve">Возможен и другой вариант использования этой методики. Школьники обсуждают, разбившись на группы, следующие </w:t>
      </w:r>
      <w:r>
        <w:rPr>
          <w:rFonts w:ascii="Times New Roman" w:hAnsi="Times New Roman" w:cs="Times New Roman"/>
          <w:sz w:val="24"/>
          <w:szCs w:val="24"/>
          <w:lang w:eastAsia="ru-RU"/>
        </w:rPr>
        <w:t>вопросы</w:t>
      </w:r>
      <w:r w:rsidRPr="00FB71C9">
        <w:rPr>
          <w:rFonts w:ascii="Times New Roman" w:hAnsi="Times New Roman" w:cs="Times New Roman"/>
          <w:sz w:val="24"/>
          <w:szCs w:val="24"/>
          <w:lang w:eastAsia="ru-RU"/>
        </w:rPr>
        <w:t xml:space="preserve">: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на каком этапе развития коллектива находится наш коллектив и почему;</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 что нам мешает подняться на более высокий уровень развития коллектива; </w:t>
      </w:r>
    </w:p>
    <w:p w:rsidR="002340C0" w:rsidRDefault="002340C0" w:rsidP="0062127B">
      <w:pPr>
        <w:spacing w:after="0" w:line="300" w:lineRule="atLeast"/>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что поможет стать нам более сплоченным коллективом. </w:t>
      </w:r>
    </w:p>
    <w:p w:rsidR="002340C0" w:rsidRPr="00FB71C9"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В этом случае педагог может получить более развернутую информацию о состоянии взаимоотношений в коллективе, удовлетворенности детей своим коллективом, видении школьниками перспектив его развития.</w:t>
      </w:r>
    </w:p>
    <w:p w:rsidR="002340C0" w:rsidRPr="00FB71C9" w:rsidRDefault="002340C0" w:rsidP="0061179A">
      <w:pPr>
        <w:spacing w:before="150" w:after="150" w:line="240" w:lineRule="auto"/>
        <w:jc w:val="center"/>
        <w:outlineLvl w:val="2"/>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Опрос учащихся "Как прожит год?"</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Для проведения опроса подготавливаются листы бумаги одинакового формата, на которых в виде</w:t>
      </w:r>
      <w:r>
        <w:rPr>
          <w:rFonts w:ascii="Times New Roman" w:hAnsi="Times New Roman" w:cs="Times New Roman"/>
          <w:sz w:val="24"/>
          <w:szCs w:val="24"/>
          <w:lang w:eastAsia="ru-RU"/>
        </w:rPr>
        <w:t xml:space="preserve"> таблицы расчерчены графы (№</w:t>
      </w:r>
      <w:r w:rsidRPr="00FB71C9">
        <w:rPr>
          <w:rFonts w:ascii="Times New Roman" w:hAnsi="Times New Roman" w:cs="Times New Roman"/>
          <w:sz w:val="24"/>
          <w:szCs w:val="24"/>
          <w:lang w:eastAsia="ru-RU"/>
        </w:rPr>
        <w:t xml:space="preserve">, название дела, степень участия: был организатором, выполнял задание по подготовке, был рядовым участником, был зрителем, не участвовал). Подготовить опросные листы может </w:t>
      </w:r>
      <w:r>
        <w:rPr>
          <w:rFonts w:ascii="Times New Roman" w:hAnsi="Times New Roman" w:cs="Times New Roman"/>
          <w:sz w:val="24"/>
          <w:szCs w:val="24"/>
          <w:lang w:eastAsia="ru-RU"/>
        </w:rPr>
        <w:t>актив</w:t>
      </w:r>
      <w:r w:rsidRPr="00FB71C9">
        <w:rPr>
          <w:rFonts w:ascii="Times New Roman" w:hAnsi="Times New Roman" w:cs="Times New Roman"/>
          <w:sz w:val="24"/>
          <w:szCs w:val="24"/>
          <w:lang w:eastAsia="ru-RU"/>
        </w:rPr>
        <w:t xml:space="preserve"> класса (редколлегия, социологическая группа). Перечень дел вписывается заранее в графу "Название дела", в каждый опросный лист.</w:t>
      </w:r>
      <w:r w:rsidRPr="00FB71C9">
        <w:rPr>
          <w:rFonts w:ascii="Times New Roman" w:hAnsi="Times New Roman" w:cs="Times New Roman"/>
          <w:sz w:val="24"/>
          <w:szCs w:val="24"/>
          <w:lang w:eastAsia="ru-RU"/>
        </w:rPr>
        <w:br/>
        <w:t>Проведение опроса. Сначала ребятам объясняется</w:t>
      </w:r>
      <w:r>
        <w:rPr>
          <w:rFonts w:ascii="Times New Roman" w:hAnsi="Times New Roman" w:cs="Times New Roman"/>
          <w:sz w:val="24"/>
          <w:szCs w:val="24"/>
          <w:lang w:eastAsia="ru-RU"/>
        </w:rPr>
        <w:t>,</w:t>
      </w:r>
      <w:r w:rsidRPr="00FB71C9">
        <w:rPr>
          <w:rFonts w:ascii="Times New Roman" w:hAnsi="Times New Roman" w:cs="Times New Roman"/>
          <w:sz w:val="24"/>
          <w:szCs w:val="24"/>
          <w:lang w:eastAsia="ru-RU"/>
        </w:rPr>
        <w:t xml:space="preserve"> для чего проводится опрос и как он будет проходить. Попросите каждого на своем листе написать фамилию и имя. Затем учащимся предлагается против каждого дела в одной из пяти граф поставить знак "плюс", что и будет ответом на вопрос: "Как я участвовал в делах класса?" После того, как все закончат данную работу, ребята подсчитывают, сколько у них получилось плюсов в каждой графе, и записывают результат внизу таблицы.</w:t>
      </w:r>
      <w:r w:rsidRPr="00FB71C9">
        <w:rPr>
          <w:rFonts w:ascii="Times New Roman" w:hAnsi="Times New Roman" w:cs="Times New Roman"/>
          <w:sz w:val="24"/>
          <w:szCs w:val="24"/>
          <w:lang w:eastAsia="ru-RU"/>
        </w:rPr>
        <w:br/>
        <w:t>Обработка и анализ опроса. Все полученные ответы (плюсы) с каждого опросного листа переносятся в сводную таблицу результатов. Подсчитанное количество ответов в каждой графе по каждому делу покажет, сколько было настоящих участников того или иного дела, а скольких ребят оно совсем не коснулось Можно это выразить и в процентном отношении: 100% - число участников проса, суммы ответов по каждой графе (по вертикали) тоже переводятся в проценты. Сравнивая соотношение полученных результатов, предстает реальная картина активности каждого учащегося.</w:t>
      </w:r>
      <w:r w:rsidRPr="00FB71C9">
        <w:rPr>
          <w:rFonts w:ascii="Times New Roman" w:hAnsi="Times New Roman" w:cs="Times New Roman"/>
          <w:sz w:val="24"/>
          <w:szCs w:val="24"/>
          <w:lang w:eastAsia="ru-RU"/>
        </w:rPr>
        <w:br/>
        <w:t>Можно проанализировать характер участия ребят в различных делах, что преобладает: активное или пассивное их участие. Сколько учащихся и сколько раз поставили плюсы в графах "Был организатором" и "Выполнял задание по подготовке?" Что это за ребята, какие имеют поручения, в каких делах они принимали активное участие. Что собой представляют ребята, принимавшие лишь пассивное участие ("Был рядовым участником", "Был зрителем") в делах, сколько их? Каков характер дел, в которых больше всего было активных участников? И, наоборот, в которых большинство принимало пассивное участие. Сколько вообще было в классе дел, предполагающих действенное участие ребят, а сколько – словесного, созерцательного характера.</w:t>
      </w:r>
      <w:r w:rsidRPr="00FB71C9">
        <w:rPr>
          <w:rFonts w:ascii="Times New Roman" w:hAnsi="Times New Roman" w:cs="Times New Roman"/>
          <w:sz w:val="24"/>
          <w:szCs w:val="24"/>
          <w:lang w:eastAsia="ru-RU"/>
        </w:rPr>
        <w:br/>
        <w:t>На основании общего анализа опроса делаются соответствующие выводы. После объявления учащимся результатов опроса, возможно совместное определение перспектив в организации жизнедеятельности класса, в т.ч. и что необходимо сделать, чтобы в делах класса участвовал каждый.</w:t>
      </w:r>
    </w:p>
    <w:p w:rsidR="002340C0" w:rsidRPr="00FB71C9" w:rsidRDefault="002340C0" w:rsidP="0061179A">
      <w:pPr>
        <w:spacing w:before="150" w:after="150" w:line="240" w:lineRule="auto"/>
        <w:jc w:val="center"/>
        <w:outlineLvl w:val="1"/>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Методика "Пресс-конференция"</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Каждому (или по выбору) учащемуся предлагается выступить в роли журналиста какого-либо печатного издания или теле-, радиопрограммы и задать присутствующим вопрос, касающийся жизнедеятельности класса. Причем вопрос должен предполагать не односложный ответ, а рассказ о фактах, событиях, произошедших с ним за определенное время.</w:t>
      </w:r>
      <w:r w:rsidRPr="00FB71C9">
        <w:rPr>
          <w:rFonts w:ascii="Times New Roman" w:hAnsi="Times New Roman" w:cs="Times New Roman"/>
          <w:sz w:val="24"/>
          <w:szCs w:val="24"/>
          <w:lang w:eastAsia="ru-RU"/>
        </w:rPr>
        <w:br/>
        <w:t>Результатом является анализ жизнедеятельности класса, уровня самодеятельности ребят.</w:t>
      </w:r>
    </w:p>
    <w:p w:rsidR="002340C0" w:rsidRPr="00FB71C9" w:rsidRDefault="002340C0" w:rsidP="00892065">
      <w:pPr>
        <w:spacing w:before="150" w:after="150" w:line="300" w:lineRule="atLeast"/>
        <w:jc w:val="center"/>
        <w:rPr>
          <w:rFonts w:ascii="Times New Roman" w:hAnsi="Times New Roman" w:cs="Times New Roman"/>
          <w:sz w:val="24"/>
          <w:szCs w:val="24"/>
          <w:lang w:eastAsia="ru-RU"/>
        </w:rPr>
      </w:pPr>
      <w:r w:rsidRPr="00FB71C9">
        <w:rPr>
          <w:rFonts w:ascii="Times New Roman" w:hAnsi="Times New Roman" w:cs="Times New Roman"/>
          <w:b/>
          <w:bCs/>
          <w:sz w:val="24"/>
          <w:szCs w:val="24"/>
          <w:lang w:eastAsia="ru-RU"/>
        </w:rPr>
        <w:t>Рейтинг популярности</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Ребятам раздаются карточки разного цвета и объясняются их значения: красный – дело прошло  интересно, помогло решить проблемы коллектива; зеленый – дело помогло пообщаться, лучше узнать друг друга; желтый – дело оказалось важным для тех, кто был в нем заинтересован.</w:t>
      </w:r>
      <w:r w:rsidRPr="00FB71C9">
        <w:rPr>
          <w:rFonts w:ascii="Times New Roman" w:hAnsi="Times New Roman" w:cs="Times New Roman"/>
          <w:sz w:val="24"/>
          <w:szCs w:val="24"/>
          <w:lang w:eastAsia="ru-RU"/>
        </w:rPr>
        <w:br/>
        <w:t>Каждый ребенок располагает карточки рядом с названиями тех дел, которые прошли за этот период в классе (список составляется заранее). Далее идет анализ полученных результатов, итог которого позволит сравнить объективные и субъективные оценки происходящих в классе событий.</w:t>
      </w:r>
      <w:r w:rsidRPr="00FB71C9">
        <w:rPr>
          <w:rFonts w:ascii="Times New Roman" w:hAnsi="Times New Roman" w:cs="Times New Roman"/>
          <w:sz w:val="24"/>
          <w:szCs w:val="24"/>
          <w:lang w:eastAsia="ru-RU"/>
        </w:rPr>
        <w:br/>
        <w:t>Можно проанализировать дела и с разных сторон:</w:t>
      </w:r>
    </w:p>
    <w:p w:rsidR="002340C0" w:rsidRPr="00FB71C9" w:rsidRDefault="002340C0" w:rsidP="00B05F10">
      <w:pPr>
        <w:numPr>
          <w:ilvl w:val="0"/>
          <w:numId w:val="1"/>
        </w:numPr>
        <w:spacing w:before="100" w:beforeAutospacing="1" w:after="100" w:afterAutospacing="1" w:line="300" w:lineRule="atLeast"/>
        <w:ind w:left="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по направленности (на общую пользу или для себя);</w:t>
      </w:r>
    </w:p>
    <w:p w:rsidR="002340C0" w:rsidRPr="00FB71C9" w:rsidRDefault="002340C0" w:rsidP="00B05F10">
      <w:pPr>
        <w:numPr>
          <w:ilvl w:val="0"/>
          <w:numId w:val="1"/>
        </w:numPr>
        <w:spacing w:before="100" w:beforeAutospacing="1" w:after="100" w:afterAutospacing="1" w:line="300" w:lineRule="atLeast"/>
        <w:ind w:left="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по содержанию (общественно-политические, трудовые, познавательные, спортивные и т.д.);</w:t>
      </w:r>
    </w:p>
    <w:p w:rsidR="002340C0" w:rsidRPr="00FB71C9" w:rsidRDefault="002340C0" w:rsidP="00B05F10">
      <w:pPr>
        <w:numPr>
          <w:ilvl w:val="0"/>
          <w:numId w:val="1"/>
        </w:numPr>
        <w:spacing w:before="100" w:beforeAutospacing="1" w:after="100" w:afterAutospacing="1" w:line="300" w:lineRule="atLeast"/>
        <w:ind w:left="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по способу организации (коллективный, индивидуальный, массовый);</w:t>
      </w:r>
    </w:p>
    <w:p w:rsidR="002340C0" w:rsidRPr="00FB71C9" w:rsidRDefault="002340C0" w:rsidP="00B05F10">
      <w:pPr>
        <w:numPr>
          <w:ilvl w:val="0"/>
          <w:numId w:val="1"/>
        </w:numPr>
        <w:spacing w:before="100" w:beforeAutospacing="1" w:after="100" w:afterAutospacing="1" w:line="300" w:lineRule="atLeast"/>
        <w:ind w:left="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по позиции ребят в этих делах (организаторы, участники, зрители), по позиции классного руководителя, других взрослых (помощники, организаторы, участники).</w:t>
      </w:r>
    </w:p>
    <w:p w:rsidR="002340C0" w:rsidRDefault="002340C0" w:rsidP="0062127B">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Полученная информация может быть использована при планировании работы класса, распределении поручений, обсуждении на классном собрании, для совершенствования стиля отношений классного руководителя и учащихся.</w:t>
      </w:r>
    </w:p>
    <w:p w:rsidR="002340C0" w:rsidRDefault="002340C0" w:rsidP="0062127B">
      <w:pPr>
        <w:spacing w:before="150" w:after="150" w:line="300" w:lineRule="atLeast"/>
        <w:jc w:val="center"/>
        <w:rPr>
          <w:rFonts w:ascii="Times New Roman" w:hAnsi="Times New Roman" w:cs="Times New Roman"/>
          <w:b/>
          <w:bCs/>
          <w:sz w:val="24"/>
          <w:szCs w:val="24"/>
          <w:lang w:eastAsia="ru-RU"/>
        </w:rPr>
      </w:pPr>
    </w:p>
    <w:p w:rsidR="002340C0" w:rsidRPr="0062127B" w:rsidRDefault="002340C0" w:rsidP="0062127B">
      <w:pPr>
        <w:spacing w:before="150" w:after="150" w:line="300" w:lineRule="atLeast"/>
        <w:jc w:val="center"/>
        <w:rPr>
          <w:rFonts w:ascii="Times New Roman" w:hAnsi="Times New Roman" w:cs="Times New Roman"/>
          <w:sz w:val="24"/>
          <w:szCs w:val="24"/>
          <w:lang w:eastAsia="ru-RU"/>
        </w:rPr>
      </w:pPr>
      <w:bookmarkStart w:id="0" w:name="_GoBack"/>
      <w:bookmarkEnd w:id="0"/>
      <w:r w:rsidRPr="00FB71C9">
        <w:rPr>
          <w:rFonts w:ascii="Times New Roman" w:hAnsi="Times New Roman" w:cs="Times New Roman"/>
          <w:b/>
          <w:bCs/>
          <w:sz w:val="24"/>
          <w:szCs w:val="24"/>
          <w:lang w:eastAsia="ru-RU"/>
        </w:rPr>
        <w:t>Методика "Чудо – дерево"</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Цель: выявление отношения каждого подростка к содержанию работы класса; определение направленности работы коллектива, уровня ее организации.</w:t>
      </w:r>
      <w:r w:rsidRPr="00FB71C9">
        <w:rPr>
          <w:rFonts w:ascii="Times New Roman" w:hAnsi="Times New Roman" w:cs="Times New Roman"/>
          <w:sz w:val="24"/>
          <w:szCs w:val="24"/>
          <w:lang w:eastAsia="ru-RU"/>
        </w:rPr>
        <w:br/>
        <w:t>Подросткам предлагается оценить деятельность коллектива за определенный период.</w:t>
      </w:r>
      <w:r w:rsidRPr="00FB71C9">
        <w:rPr>
          <w:rFonts w:ascii="Times New Roman" w:hAnsi="Times New Roman" w:cs="Times New Roman"/>
          <w:sz w:val="24"/>
          <w:szCs w:val="24"/>
          <w:lang w:eastAsia="ru-RU"/>
        </w:rPr>
        <w:br/>
        <w:t>Каждый ребенок получает по 4 кружочка – "яблока" разного цвета.</w:t>
      </w:r>
      <w:r w:rsidRPr="00FB71C9">
        <w:rPr>
          <w:rFonts w:ascii="Times New Roman" w:hAnsi="Times New Roman" w:cs="Times New Roman"/>
          <w:sz w:val="24"/>
          <w:szCs w:val="24"/>
          <w:lang w:eastAsia="ru-RU"/>
        </w:rPr>
        <w:br/>
        <w:t>Красное яблоко – какие дела понравились больше всего и почему.</w:t>
      </w:r>
      <w:r w:rsidRPr="00FB71C9">
        <w:rPr>
          <w:rFonts w:ascii="Times New Roman" w:hAnsi="Times New Roman" w:cs="Times New Roman"/>
          <w:sz w:val="24"/>
          <w:szCs w:val="24"/>
          <w:lang w:eastAsia="ru-RU"/>
        </w:rPr>
        <w:br/>
        <w:t>Желтое – дела, в которых что-то не понравилось и почему.</w:t>
      </w:r>
      <w:r w:rsidRPr="00FB71C9">
        <w:rPr>
          <w:rFonts w:ascii="Times New Roman" w:hAnsi="Times New Roman" w:cs="Times New Roman"/>
          <w:sz w:val="24"/>
          <w:szCs w:val="24"/>
          <w:lang w:eastAsia="ru-RU"/>
        </w:rPr>
        <w:br/>
        <w:t>Зеленое – те, о которых не хотелось бы совсем вспоминать и почему.</w:t>
      </w:r>
      <w:r w:rsidRPr="00FB71C9">
        <w:rPr>
          <w:rFonts w:ascii="Times New Roman" w:hAnsi="Times New Roman" w:cs="Times New Roman"/>
          <w:sz w:val="24"/>
          <w:szCs w:val="24"/>
          <w:lang w:eastAsia="ru-RU"/>
        </w:rPr>
        <w:br/>
        <w:t>Белое – записываются предложения в будущий план работы.</w:t>
      </w:r>
      <w:r w:rsidRPr="00FB71C9">
        <w:rPr>
          <w:rFonts w:ascii="Times New Roman" w:hAnsi="Times New Roman" w:cs="Times New Roman"/>
          <w:sz w:val="24"/>
          <w:szCs w:val="24"/>
          <w:lang w:eastAsia="ru-RU"/>
        </w:rPr>
        <w:br/>
        <w:t>"Яблоки" прикрепляются к яблоне, а у ее подножия можно написать свои фамилии.</w:t>
      </w:r>
    </w:p>
    <w:p w:rsidR="002340C0" w:rsidRPr="00FB71C9" w:rsidRDefault="002340C0" w:rsidP="00892065">
      <w:pPr>
        <w:spacing w:before="150" w:after="150" w:line="240" w:lineRule="auto"/>
        <w:jc w:val="center"/>
        <w:outlineLvl w:val="1"/>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Методика "Наша береза"</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(по выявлению самореализации личности в классе)</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Цель: определить, как и на сколько индивидуальные способности, увлечения и умения подростков реализуются в жизни своего коллектива.</w:t>
      </w:r>
      <w:r w:rsidRPr="00FB71C9">
        <w:rPr>
          <w:rFonts w:ascii="Times New Roman" w:hAnsi="Times New Roman" w:cs="Times New Roman"/>
          <w:sz w:val="24"/>
          <w:szCs w:val="24"/>
          <w:lang w:eastAsia="ru-RU"/>
        </w:rPr>
        <w:br/>
        <w:t>Каждому ребенку выдается 3 листочка, которые потом приклеиваются к "березке" и подписываются.</w:t>
      </w:r>
      <w:r w:rsidRPr="00FB71C9">
        <w:rPr>
          <w:rFonts w:ascii="Times New Roman" w:hAnsi="Times New Roman" w:cs="Times New Roman"/>
          <w:sz w:val="24"/>
          <w:szCs w:val="24"/>
          <w:lang w:eastAsia="ru-RU"/>
        </w:rPr>
        <w:br/>
        <w:t>Красный: какие свои знания, увлечения, таланты ты смог использовать в делах класса, в работе с младшими ребятами?</w:t>
      </w:r>
      <w:r w:rsidRPr="00FB71C9">
        <w:rPr>
          <w:rFonts w:ascii="Times New Roman" w:hAnsi="Times New Roman" w:cs="Times New Roman"/>
          <w:sz w:val="24"/>
          <w:szCs w:val="24"/>
          <w:lang w:eastAsia="ru-RU"/>
        </w:rPr>
        <w:br/>
        <w:t>Желтый: что тебе удалось организовать; чему ты смог научить своих товарищей?</w:t>
      </w:r>
      <w:r w:rsidRPr="00FB71C9">
        <w:rPr>
          <w:rFonts w:ascii="Times New Roman" w:hAnsi="Times New Roman" w:cs="Times New Roman"/>
          <w:sz w:val="24"/>
          <w:szCs w:val="24"/>
          <w:lang w:eastAsia="ru-RU"/>
        </w:rPr>
        <w:br/>
        <w:t>Зеленый: чему ты смог бы научить своих друзей, младших ребят; какой твой опыт, увлечения могли бы пригодиться в дальнейшем в делах класса?</w:t>
      </w:r>
      <w:r w:rsidRPr="00FB71C9">
        <w:rPr>
          <w:rFonts w:ascii="Times New Roman" w:hAnsi="Times New Roman" w:cs="Times New Roman"/>
          <w:sz w:val="24"/>
          <w:szCs w:val="24"/>
          <w:lang w:eastAsia="ru-RU"/>
        </w:rPr>
        <w:br/>
        <w:t>При анализе результатов определяется востребованность или невостребованность коллективом индивидуальных способностей, увлечений, умений подростков, как часто становится он в позицию организатора.</w:t>
      </w:r>
    </w:p>
    <w:p w:rsidR="002340C0" w:rsidRPr="00FB71C9" w:rsidRDefault="002340C0" w:rsidP="00892065">
      <w:pPr>
        <w:spacing w:before="150" w:after="150" w:line="240" w:lineRule="auto"/>
        <w:jc w:val="center"/>
        <w:outlineLvl w:val="2"/>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Методика "Волшебный рисунок"</w:t>
      </w:r>
    </w:p>
    <w:p w:rsidR="002340C0" w:rsidRPr="00FB71C9" w:rsidRDefault="002340C0" w:rsidP="00B05F10">
      <w:pPr>
        <w:spacing w:before="150" w:after="15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Цель: пробудить самостоятельность и творчество ребят в процессе оценочной деятельности.</w:t>
      </w:r>
      <w:r w:rsidRPr="00FB71C9">
        <w:rPr>
          <w:rFonts w:ascii="Times New Roman" w:hAnsi="Times New Roman" w:cs="Times New Roman"/>
          <w:sz w:val="24"/>
          <w:szCs w:val="24"/>
          <w:lang w:eastAsia="ru-RU"/>
        </w:rPr>
        <w:br/>
        <w:t>Ребята выбирают какой-либо предмет, нарисованный схематично на плакате (дом, дерево, самолет…) и начинают его "оживлять" на основе ассоциации с деятельностью детского коллектива.</w:t>
      </w:r>
      <w:r w:rsidRPr="00FB71C9">
        <w:rPr>
          <w:rFonts w:ascii="Times New Roman" w:hAnsi="Times New Roman" w:cs="Times New Roman"/>
          <w:sz w:val="24"/>
          <w:szCs w:val="24"/>
          <w:lang w:eastAsia="ru-RU"/>
        </w:rPr>
        <w:br/>
        <w:t>Например, дом:</w:t>
      </w:r>
      <w:r w:rsidRPr="00FB71C9">
        <w:rPr>
          <w:rFonts w:ascii="Times New Roman" w:hAnsi="Times New Roman" w:cs="Times New Roman"/>
          <w:sz w:val="24"/>
          <w:szCs w:val="24"/>
          <w:lang w:eastAsia="ru-RU"/>
        </w:rPr>
        <w:br/>
        <w:t>Фундамент дома – это как бы замысел: он был интересным, добротным или нет? Все учли или что-то забыли? (нет ли прорех в фундаменте дома?…).</w:t>
      </w:r>
      <w:r w:rsidRPr="00FB71C9">
        <w:rPr>
          <w:rFonts w:ascii="Times New Roman" w:hAnsi="Times New Roman" w:cs="Times New Roman"/>
          <w:sz w:val="24"/>
          <w:szCs w:val="24"/>
          <w:lang w:eastAsia="ru-RU"/>
        </w:rPr>
        <w:br/>
        <w:t>Стены – это подготовка к делу. Четыре стены – четыре группы (коллектива), как они работали: дружно или нет? Покосились стены или стоят прямо и т.д.</w:t>
      </w:r>
      <w:r w:rsidRPr="00FB71C9">
        <w:rPr>
          <w:rFonts w:ascii="Times New Roman" w:hAnsi="Times New Roman" w:cs="Times New Roman"/>
          <w:sz w:val="24"/>
          <w:szCs w:val="24"/>
          <w:lang w:eastAsia="ru-RU"/>
        </w:rPr>
        <w:br/>
        <w:t>Крыша – это проведение самого дела. Порадовало ли оно ребят и окружающих людей? (можно показать цветом, набором элементов для украшения).</w:t>
      </w:r>
      <w:r w:rsidRPr="00FB71C9">
        <w:rPr>
          <w:rFonts w:ascii="Times New Roman" w:hAnsi="Times New Roman" w:cs="Times New Roman"/>
          <w:sz w:val="24"/>
          <w:szCs w:val="24"/>
          <w:lang w:eastAsia="ru-RU"/>
        </w:rPr>
        <w:br/>
        <w:t>Небо над домам – атмосфера (настроение) в детском коллективе после проведенного дела.</w:t>
      </w:r>
    </w:p>
    <w:p w:rsidR="002340C0" w:rsidRPr="00FB71C9" w:rsidRDefault="002340C0" w:rsidP="0062127B">
      <w:pPr>
        <w:spacing w:after="0" w:line="240" w:lineRule="auto"/>
        <w:jc w:val="center"/>
        <w:outlineLvl w:val="2"/>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Методика "Мишень активности"</w:t>
      </w:r>
    </w:p>
    <w:p w:rsidR="002340C0" w:rsidRPr="00FB71C9"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b/>
          <w:bCs/>
          <w:sz w:val="24"/>
          <w:szCs w:val="24"/>
          <w:lang w:eastAsia="ru-RU"/>
        </w:rPr>
        <w:t>Цель: </w:t>
      </w:r>
      <w:r w:rsidRPr="00FB71C9">
        <w:rPr>
          <w:rFonts w:ascii="Times New Roman" w:hAnsi="Times New Roman" w:cs="Times New Roman"/>
          <w:sz w:val="24"/>
          <w:szCs w:val="24"/>
          <w:lang w:eastAsia="ru-RU"/>
        </w:rPr>
        <w:t>самооценка участия в делах класса или своего положения в коллективе.</w:t>
      </w:r>
    </w:p>
    <w:p w:rsidR="002340C0" w:rsidRPr="00FB71C9" w:rsidRDefault="002340C0" w:rsidP="0062127B">
      <w:pPr>
        <w:numPr>
          <w:ilvl w:val="0"/>
          <w:numId w:val="2"/>
        </w:numPr>
        <w:spacing w:after="0" w:line="300" w:lineRule="atLeast"/>
        <w:ind w:left="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Знаком "+" отмечают, как далеко находится от центра.</w:t>
      </w:r>
    </w:p>
    <w:p w:rsidR="002340C0" w:rsidRPr="00FB71C9" w:rsidRDefault="002340C0" w:rsidP="0062127B">
      <w:pPr>
        <w:numPr>
          <w:ilvl w:val="0"/>
          <w:numId w:val="2"/>
        </w:numPr>
        <w:spacing w:after="0" w:line="300" w:lineRule="atLeast"/>
        <w:ind w:left="0"/>
        <w:rPr>
          <w:rFonts w:ascii="Times New Roman" w:hAnsi="Times New Roman" w:cs="Times New Roman"/>
          <w:sz w:val="24"/>
          <w:szCs w:val="24"/>
          <w:lang w:eastAsia="ru-RU"/>
        </w:rPr>
      </w:pPr>
      <w:r w:rsidRPr="00FB71C9">
        <w:rPr>
          <w:rFonts w:ascii="Times New Roman" w:hAnsi="Times New Roman" w:cs="Times New Roman"/>
          <w:sz w:val="24"/>
          <w:szCs w:val="24"/>
          <w:lang w:eastAsia="ru-RU"/>
        </w:rPr>
        <w:t>Отмечают, где бы хотелось находиться.</w:t>
      </w:r>
    </w:p>
    <w:p w:rsidR="002340C0" w:rsidRPr="00FB71C9"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Листы подписываются.</w:t>
      </w:r>
    </w:p>
    <w:p w:rsidR="002340C0" w:rsidRPr="00FB71C9" w:rsidRDefault="002340C0" w:rsidP="0062127B">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Круги мишени условно обозначают работу коллектива, участие в его жизни ребят.</w:t>
      </w:r>
      <w:r w:rsidRPr="00FB71C9">
        <w:rPr>
          <w:rFonts w:ascii="Times New Roman" w:hAnsi="Times New Roman" w:cs="Times New Roman"/>
          <w:sz w:val="24"/>
          <w:szCs w:val="24"/>
          <w:lang w:eastAsia="ru-RU"/>
        </w:rPr>
        <w:br/>
        <w:t>1 круг – ребята активны, от них исходит инициатива, предложения.</w:t>
      </w:r>
      <w:r w:rsidRPr="00FB71C9">
        <w:rPr>
          <w:rFonts w:ascii="Times New Roman" w:hAnsi="Times New Roman" w:cs="Times New Roman"/>
          <w:sz w:val="24"/>
          <w:szCs w:val="24"/>
          <w:lang w:eastAsia="ru-RU"/>
        </w:rPr>
        <w:br/>
        <w:t>2 – активно откликаются на предложения, хотя сами инициативы не проявляют.</w:t>
      </w:r>
      <w:r w:rsidRPr="00FB71C9">
        <w:rPr>
          <w:rFonts w:ascii="Times New Roman" w:hAnsi="Times New Roman" w:cs="Times New Roman"/>
          <w:sz w:val="24"/>
          <w:szCs w:val="24"/>
          <w:lang w:eastAsia="ru-RU"/>
        </w:rPr>
        <w:br/>
        <w:t>3 – если потребуют, то выполняют дела.</w:t>
      </w:r>
      <w:r w:rsidRPr="00FB71C9">
        <w:rPr>
          <w:rFonts w:ascii="Times New Roman" w:hAnsi="Times New Roman" w:cs="Times New Roman"/>
          <w:sz w:val="24"/>
          <w:szCs w:val="24"/>
          <w:lang w:eastAsia="ru-RU"/>
        </w:rPr>
        <w:br/>
        <w:t>4 – участвуют редко и то в качестве зрителей или исполнителей.</w:t>
      </w:r>
      <w:r w:rsidRPr="00FB71C9">
        <w:rPr>
          <w:rFonts w:ascii="Times New Roman" w:hAnsi="Times New Roman" w:cs="Times New Roman"/>
          <w:sz w:val="24"/>
          <w:szCs w:val="24"/>
          <w:lang w:eastAsia="ru-RU"/>
        </w:rPr>
        <w:br/>
        <w:t>5 – предпочитают избегать дел, отказываются участвовать.</w:t>
      </w:r>
    </w:p>
    <w:p w:rsidR="002340C0" w:rsidRPr="00892065" w:rsidRDefault="002340C0" w:rsidP="00892065">
      <w:pPr>
        <w:spacing w:after="0" w:line="240" w:lineRule="auto"/>
        <w:jc w:val="center"/>
        <w:outlineLvl w:val="2"/>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Анкета для учащихся</w:t>
      </w:r>
    </w:p>
    <w:p w:rsidR="002340C0" w:rsidRPr="000D4B19" w:rsidRDefault="002340C0" w:rsidP="00892065">
      <w:pPr>
        <w:numPr>
          <w:ilvl w:val="0"/>
          <w:numId w:val="3"/>
        </w:numPr>
        <w:spacing w:after="0" w:line="300" w:lineRule="atLeast"/>
        <w:ind w:left="0"/>
        <w:rPr>
          <w:rFonts w:ascii="Times New Roman" w:hAnsi="Times New Roman" w:cs="Times New Roman"/>
          <w:b/>
          <w:bCs/>
          <w:sz w:val="24"/>
          <w:szCs w:val="24"/>
          <w:lang w:eastAsia="ru-RU"/>
        </w:rPr>
      </w:pPr>
      <w:r w:rsidRPr="000D4B19">
        <w:rPr>
          <w:rFonts w:ascii="Times New Roman" w:hAnsi="Times New Roman" w:cs="Times New Roman"/>
          <w:b/>
          <w:bCs/>
          <w:sz w:val="24"/>
          <w:szCs w:val="24"/>
          <w:lang w:eastAsia="ru-RU"/>
        </w:rPr>
        <w:t>Какое событие, дело из жизни класса тебе больше всего запомнилось и почему?</w:t>
      </w:r>
    </w:p>
    <w:p w:rsidR="002340C0" w:rsidRPr="000D4B19" w:rsidRDefault="002340C0" w:rsidP="00892065">
      <w:pPr>
        <w:numPr>
          <w:ilvl w:val="0"/>
          <w:numId w:val="3"/>
        </w:numPr>
        <w:spacing w:after="0" w:line="300" w:lineRule="atLeast"/>
        <w:ind w:left="0"/>
        <w:rPr>
          <w:rFonts w:ascii="Times New Roman" w:hAnsi="Times New Roman" w:cs="Times New Roman"/>
          <w:b/>
          <w:bCs/>
          <w:sz w:val="24"/>
          <w:szCs w:val="24"/>
          <w:lang w:eastAsia="ru-RU"/>
        </w:rPr>
      </w:pPr>
      <w:r w:rsidRPr="000D4B19">
        <w:rPr>
          <w:rFonts w:ascii="Times New Roman" w:hAnsi="Times New Roman" w:cs="Times New Roman"/>
          <w:b/>
          <w:bCs/>
          <w:sz w:val="24"/>
          <w:szCs w:val="24"/>
          <w:lang w:eastAsia="ru-RU"/>
        </w:rPr>
        <w:t>Отметь знаком "+", в чем проявляется твое участие в делах класса:</w:t>
      </w:r>
    </w:p>
    <w:p w:rsidR="002340C0" w:rsidRPr="000D4B19" w:rsidRDefault="002340C0" w:rsidP="00892065">
      <w:pPr>
        <w:spacing w:after="0" w:line="300" w:lineRule="atLeast"/>
        <w:rPr>
          <w:rFonts w:ascii="Times New Roman" w:hAnsi="Times New Roman" w:cs="Times New Roman"/>
          <w:lang w:eastAsia="ru-RU"/>
        </w:rPr>
      </w:pPr>
      <w:r w:rsidRPr="000D4B19">
        <w:rPr>
          <w:rFonts w:ascii="Times New Roman" w:hAnsi="Times New Roman" w:cs="Times New Roman"/>
          <w:lang w:eastAsia="ru-RU"/>
        </w:rPr>
        <w:t>А) просто присутствую;</w:t>
      </w:r>
      <w:r w:rsidRPr="000D4B19">
        <w:rPr>
          <w:rFonts w:ascii="Times New Roman" w:hAnsi="Times New Roman" w:cs="Times New Roman"/>
          <w:lang w:eastAsia="ru-RU"/>
        </w:rPr>
        <w:br/>
        <w:t>Б) сам предлагаю провести дела;</w:t>
      </w:r>
      <w:r w:rsidRPr="000D4B19">
        <w:rPr>
          <w:rFonts w:ascii="Times New Roman" w:hAnsi="Times New Roman" w:cs="Times New Roman"/>
          <w:lang w:eastAsia="ru-RU"/>
        </w:rPr>
        <w:br/>
        <w:t>В) принимаю участие в подготовке и проведении;</w:t>
      </w:r>
      <w:r w:rsidRPr="000D4B19">
        <w:rPr>
          <w:rFonts w:ascii="Times New Roman" w:hAnsi="Times New Roman" w:cs="Times New Roman"/>
          <w:lang w:eastAsia="ru-RU"/>
        </w:rPr>
        <w:br/>
        <w:t>Г) стараюсь избегать участия в делах;</w:t>
      </w:r>
      <w:r w:rsidRPr="000D4B19">
        <w:rPr>
          <w:rFonts w:ascii="Times New Roman" w:hAnsi="Times New Roman" w:cs="Times New Roman"/>
          <w:lang w:eastAsia="ru-RU"/>
        </w:rPr>
        <w:br/>
        <w:t>Д) делаю то, что скажут</w:t>
      </w:r>
    </w:p>
    <w:p w:rsidR="002340C0" w:rsidRPr="000D4B19" w:rsidRDefault="002340C0" w:rsidP="00892065">
      <w:pPr>
        <w:numPr>
          <w:ilvl w:val="0"/>
          <w:numId w:val="4"/>
        </w:numPr>
        <w:spacing w:after="0" w:line="300" w:lineRule="atLeast"/>
        <w:ind w:left="0"/>
        <w:rPr>
          <w:rFonts w:ascii="Times New Roman" w:hAnsi="Times New Roman" w:cs="Times New Roman"/>
          <w:b/>
          <w:bCs/>
          <w:sz w:val="24"/>
          <w:szCs w:val="24"/>
          <w:lang w:eastAsia="ru-RU"/>
        </w:rPr>
      </w:pPr>
      <w:r w:rsidRPr="000D4B19">
        <w:rPr>
          <w:rFonts w:ascii="Times New Roman" w:hAnsi="Times New Roman" w:cs="Times New Roman"/>
          <w:b/>
          <w:bCs/>
          <w:sz w:val="24"/>
          <w:szCs w:val="24"/>
          <w:lang w:eastAsia="ru-RU"/>
        </w:rPr>
        <w:t>Что, на твой взгляд, необходимо изменить в классе в первую очередь (подчеркни):</w:t>
      </w:r>
    </w:p>
    <w:p w:rsidR="002340C0" w:rsidRPr="00FB71C9" w:rsidRDefault="002340C0" w:rsidP="00892065">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А) организацию класса;</w:t>
      </w:r>
      <w:r w:rsidRPr="00FB71C9">
        <w:rPr>
          <w:rFonts w:ascii="Times New Roman" w:hAnsi="Times New Roman" w:cs="Times New Roman"/>
          <w:sz w:val="24"/>
          <w:szCs w:val="24"/>
          <w:lang w:eastAsia="ru-RU"/>
        </w:rPr>
        <w:br/>
        <w:t>Б) дежурство;</w:t>
      </w:r>
      <w:r w:rsidRPr="00FB71C9">
        <w:rPr>
          <w:rFonts w:ascii="Times New Roman" w:hAnsi="Times New Roman" w:cs="Times New Roman"/>
          <w:sz w:val="24"/>
          <w:szCs w:val="24"/>
          <w:lang w:eastAsia="ru-RU"/>
        </w:rPr>
        <w:br/>
        <w:t>В) взаимоотношения между учащимися, между педагогами и учащимися;</w:t>
      </w:r>
      <w:r w:rsidRPr="00FB71C9">
        <w:rPr>
          <w:rFonts w:ascii="Times New Roman" w:hAnsi="Times New Roman" w:cs="Times New Roman"/>
          <w:sz w:val="24"/>
          <w:szCs w:val="24"/>
          <w:lang w:eastAsia="ru-RU"/>
        </w:rPr>
        <w:br/>
        <w:t>Г) учет интересов и предложений ребят;</w:t>
      </w:r>
      <w:r w:rsidRPr="00FB71C9">
        <w:rPr>
          <w:rFonts w:ascii="Times New Roman" w:hAnsi="Times New Roman" w:cs="Times New Roman"/>
          <w:sz w:val="24"/>
          <w:szCs w:val="24"/>
          <w:lang w:eastAsia="ru-RU"/>
        </w:rPr>
        <w:br/>
        <w:t>Д) работу совета класса;</w:t>
      </w:r>
      <w:r w:rsidRPr="00FB71C9">
        <w:rPr>
          <w:rFonts w:ascii="Times New Roman" w:hAnsi="Times New Roman" w:cs="Times New Roman"/>
          <w:sz w:val="24"/>
          <w:szCs w:val="24"/>
          <w:lang w:eastAsia="ru-RU"/>
        </w:rPr>
        <w:br/>
        <w:t>Е) что еще?</w:t>
      </w:r>
    </w:p>
    <w:p w:rsidR="002340C0" w:rsidRPr="000D4B19" w:rsidRDefault="002340C0" w:rsidP="00892065">
      <w:pPr>
        <w:numPr>
          <w:ilvl w:val="0"/>
          <w:numId w:val="5"/>
        </w:numPr>
        <w:spacing w:after="0" w:line="300" w:lineRule="atLeast"/>
        <w:ind w:left="0"/>
        <w:rPr>
          <w:rFonts w:ascii="Times New Roman" w:hAnsi="Times New Roman" w:cs="Times New Roman"/>
          <w:b/>
          <w:bCs/>
          <w:sz w:val="24"/>
          <w:szCs w:val="24"/>
          <w:lang w:eastAsia="ru-RU"/>
        </w:rPr>
      </w:pPr>
      <w:r w:rsidRPr="000D4B19">
        <w:rPr>
          <w:rFonts w:ascii="Times New Roman" w:hAnsi="Times New Roman" w:cs="Times New Roman"/>
          <w:b/>
          <w:bCs/>
          <w:sz w:val="24"/>
          <w:szCs w:val="24"/>
          <w:lang w:eastAsia="ru-RU"/>
        </w:rPr>
        <w:t>Что ты предлагаешь для улучшения жизнедеятельности класса?</w:t>
      </w:r>
    </w:p>
    <w:p w:rsidR="002340C0" w:rsidRDefault="002340C0" w:rsidP="00892065">
      <w:pPr>
        <w:numPr>
          <w:ilvl w:val="0"/>
          <w:numId w:val="5"/>
        </w:numPr>
        <w:spacing w:after="0" w:line="300" w:lineRule="atLeast"/>
        <w:ind w:left="0"/>
        <w:rPr>
          <w:rFonts w:ascii="Times New Roman" w:hAnsi="Times New Roman" w:cs="Times New Roman"/>
          <w:b/>
          <w:bCs/>
          <w:sz w:val="24"/>
          <w:szCs w:val="24"/>
          <w:lang w:eastAsia="ru-RU"/>
        </w:rPr>
      </w:pPr>
      <w:r w:rsidRPr="000D4B19">
        <w:rPr>
          <w:rFonts w:ascii="Times New Roman" w:hAnsi="Times New Roman" w:cs="Times New Roman"/>
          <w:b/>
          <w:bCs/>
          <w:sz w:val="24"/>
          <w:szCs w:val="24"/>
          <w:lang w:eastAsia="ru-RU"/>
        </w:rPr>
        <w:t>Чтобы ты сделал, если бы был классным руководителем?</w:t>
      </w:r>
    </w:p>
    <w:p w:rsidR="002340C0" w:rsidRPr="000D4B19" w:rsidRDefault="002340C0" w:rsidP="000D4B19">
      <w:pPr>
        <w:spacing w:after="0" w:line="300" w:lineRule="atLeast"/>
        <w:rPr>
          <w:rFonts w:ascii="Times New Roman" w:hAnsi="Times New Roman" w:cs="Times New Roman"/>
          <w:b/>
          <w:bCs/>
          <w:sz w:val="24"/>
          <w:szCs w:val="24"/>
          <w:lang w:eastAsia="ru-RU"/>
        </w:rPr>
      </w:pPr>
    </w:p>
    <w:p w:rsidR="002340C0" w:rsidRPr="00FB71C9" w:rsidRDefault="002340C0" w:rsidP="000D4B19">
      <w:pPr>
        <w:spacing w:after="0" w:line="240" w:lineRule="auto"/>
        <w:jc w:val="center"/>
        <w:outlineLvl w:val="5"/>
        <w:rPr>
          <w:rFonts w:ascii="Times New Roman" w:hAnsi="Times New Roman" w:cs="Times New Roman"/>
          <w:b/>
          <w:bCs/>
          <w:sz w:val="24"/>
          <w:szCs w:val="24"/>
          <w:lang w:eastAsia="ru-RU"/>
        </w:rPr>
      </w:pPr>
      <w:r w:rsidRPr="00FB71C9">
        <w:rPr>
          <w:rFonts w:ascii="Times New Roman" w:hAnsi="Times New Roman" w:cs="Times New Roman"/>
          <w:b/>
          <w:bCs/>
          <w:sz w:val="24"/>
          <w:szCs w:val="24"/>
          <w:lang w:eastAsia="ru-RU"/>
        </w:rPr>
        <w:t>Методика "Сочинение"</w:t>
      </w:r>
    </w:p>
    <w:p w:rsidR="002340C0" w:rsidRPr="00FB71C9" w:rsidRDefault="002340C0" w:rsidP="00892065">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С помощью данной методики можно получить информацию о ребятах, об их интересах, ценностных ориентациях, об отношении к своему классу, взрослым, друг другу и одновременно включить ребят в процесс активного, творческого осмысления жизни коллектива и роли каждого в нем.</w:t>
      </w:r>
      <w:r w:rsidRPr="00FB71C9">
        <w:rPr>
          <w:rFonts w:ascii="Times New Roman" w:hAnsi="Times New Roman" w:cs="Times New Roman"/>
          <w:sz w:val="24"/>
          <w:szCs w:val="24"/>
          <w:lang w:eastAsia="ru-RU"/>
        </w:rPr>
        <w:br/>
        <w:t>Тема сочинения зависит от избранной цели и возраста ребят. Например, если необходимо разобраться в основных проблемах класса, в том каково самочувствие ребят в нем, предлагаются темы: "Мой класс" или "Я и мой класс". Если интересует позиция взрослого и отношение к ней самих ребят, можно предложить тему: "Если бы я был классным руководителем". Могут быть и другие темы: "Мое общественное поручение", "Мои радости и огорчения", "Родственные души или вариации на тему: "Мои друзья в моем классе", "Я памятник себе воздвиг нерукотворный: "Моя жизнь в классе", "Письмо самому себе" и другие.</w:t>
      </w:r>
      <w:r w:rsidRPr="00FB71C9">
        <w:rPr>
          <w:rFonts w:ascii="Times New Roman" w:hAnsi="Times New Roman" w:cs="Times New Roman"/>
          <w:sz w:val="24"/>
          <w:szCs w:val="24"/>
          <w:lang w:eastAsia="ru-RU"/>
        </w:rPr>
        <w:br/>
        <w:t>После выбора темы уточняются вопросы, на которые хотелось бы получить ответы ребят.</w:t>
      </w:r>
      <w:r w:rsidRPr="00FB71C9">
        <w:rPr>
          <w:rFonts w:ascii="Times New Roman" w:hAnsi="Times New Roman" w:cs="Times New Roman"/>
          <w:sz w:val="24"/>
          <w:szCs w:val="24"/>
          <w:lang w:eastAsia="ru-RU"/>
        </w:rPr>
        <w:br/>
        <w:t>К примеру, определена тема "Мой класс". Круг вопросов может быть следующим:</w:t>
      </w:r>
    </w:p>
    <w:p w:rsidR="002340C0" w:rsidRPr="00FB71C9" w:rsidRDefault="002340C0" w:rsidP="00892065">
      <w:pPr>
        <w:spacing w:after="0" w:line="300" w:lineRule="atLeast"/>
        <w:rPr>
          <w:rFonts w:ascii="Times New Roman" w:hAnsi="Times New Roman" w:cs="Times New Roman"/>
          <w:sz w:val="24"/>
          <w:szCs w:val="24"/>
          <w:lang w:eastAsia="ru-RU"/>
        </w:rPr>
      </w:pPr>
      <w:r w:rsidRPr="00FB71C9">
        <w:rPr>
          <w:rFonts w:ascii="Times New Roman" w:hAnsi="Times New Roman" w:cs="Times New Roman"/>
          <w:sz w:val="24"/>
          <w:szCs w:val="24"/>
          <w:lang w:eastAsia="ru-RU"/>
        </w:rPr>
        <w:t>Сочинение предлагается ребятам написать дома и определяется срок его сдачи. Можно написать его в школе во время свободного урока. Перед сочинением внимание ребят обращается на то, что отметки за него ставить не будут, что по объему оно может быть разным, что подписывать его не обязательно, главное – изложить свою личную точку зрения. По усмотрению классного руководителя ребятам может быть предложен ориентировочный круг вопросов.</w:t>
      </w:r>
      <w:r w:rsidRPr="00FB71C9">
        <w:rPr>
          <w:rFonts w:ascii="Times New Roman" w:hAnsi="Times New Roman" w:cs="Times New Roman"/>
          <w:sz w:val="24"/>
          <w:szCs w:val="24"/>
          <w:lang w:eastAsia="ru-RU"/>
        </w:rPr>
        <w:br/>
      </w:r>
    </w:p>
    <w:sectPr w:rsidR="002340C0" w:rsidRPr="00FB71C9" w:rsidSect="0062127B">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57F5"/>
    <w:multiLevelType w:val="multilevel"/>
    <w:tmpl w:val="579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8903CFC"/>
    <w:multiLevelType w:val="multilevel"/>
    <w:tmpl w:val="AE6C0F2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22585144"/>
    <w:multiLevelType w:val="multilevel"/>
    <w:tmpl w:val="D39A555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53941BF"/>
    <w:multiLevelType w:val="multilevel"/>
    <w:tmpl w:val="FDFAFF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69924AB4"/>
    <w:multiLevelType w:val="multilevel"/>
    <w:tmpl w:val="3CB2CE8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6F270530"/>
    <w:multiLevelType w:val="multilevel"/>
    <w:tmpl w:val="87D8CC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2E8D"/>
    <w:rsid w:val="000D4B19"/>
    <w:rsid w:val="00173F1F"/>
    <w:rsid w:val="001B33B1"/>
    <w:rsid w:val="002340C0"/>
    <w:rsid w:val="002B6B32"/>
    <w:rsid w:val="003E2E8D"/>
    <w:rsid w:val="0061179A"/>
    <w:rsid w:val="0062127B"/>
    <w:rsid w:val="0065065B"/>
    <w:rsid w:val="00796E00"/>
    <w:rsid w:val="00892065"/>
    <w:rsid w:val="00B05F10"/>
    <w:rsid w:val="00B7340A"/>
    <w:rsid w:val="00D952C5"/>
    <w:rsid w:val="00EA2D02"/>
    <w:rsid w:val="00F54ED1"/>
    <w:rsid w:val="00F73381"/>
    <w:rsid w:val="00FB71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8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2B6B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621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12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9141713">
      <w:marLeft w:val="0"/>
      <w:marRight w:val="0"/>
      <w:marTop w:val="0"/>
      <w:marBottom w:val="0"/>
      <w:divBdr>
        <w:top w:val="none" w:sz="0" w:space="0" w:color="auto"/>
        <w:left w:val="none" w:sz="0" w:space="0" w:color="auto"/>
        <w:bottom w:val="none" w:sz="0" w:space="0" w:color="auto"/>
        <w:right w:val="none" w:sz="0" w:space="0" w:color="auto"/>
      </w:divBdr>
    </w:div>
    <w:div w:id="2591417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1575</Words>
  <Characters>8984</Characters>
  <Application>Microsoft Office Outlook</Application>
  <DocSecurity>0</DocSecurity>
  <Lines>0</Lines>
  <Paragraphs>0</Paragraphs>
  <ScaleCrop>false</ScaleCrop>
  <Company>DMP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dc:title>
  <dc:subject/>
  <dc:creator>dmpk</dc:creator>
  <cp:keywords/>
  <dc:description/>
  <cp:lastModifiedBy>Тарышева</cp:lastModifiedBy>
  <cp:revision>2</cp:revision>
  <cp:lastPrinted>2013-02-26T12:16:00Z</cp:lastPrinted>
  <dcterms:created xsi:type="dcterms:W3CDTF">2013-09-20T09:21:00Z</dcterms:created>
  <dcterms:modified xsi:type="dcterms:W3CDTF">2013-09-20T09:21:00Z</dcterms:modified>
</cp:coreProperties>
</file>